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A8D674" wp14:editId="26380598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Langkaia 1</w:t>
            </w:r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0150 Oslo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</w:t>
            </w:r>
            <w:bookmarkStart w:id="0" w:name="_GoBack"/>
            <w:bookmarkEnd w:id="0"/>
            <w:r w:rsidRPr="003152F2">
              <w:rPr>
                <w:rFonts w:ascii="Myriad Pro" w:hAnsi="Myriad Pro"/>
                <w:sz w:val="18"/>
              </w:rPr>
              <w:t>veranse av</w:t>
            </w:r>
          </w:p>
        </w:tc>
      </w:tr>
      <w:tr w:rsidR="003D1D4C" w:rsidRPr="003152F2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457DA" w:rsidRDefault="000457DA" w:rsidP="000457DA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Talentstyrings</w:t>
            </w:r>
            <w:r w:rsidR="00917CC5">
              <w:rPr>
                <w:rFonts w:ascii="Myriad Pro" w:hAnsi="Myriad Pro"/>
                <w:b/>
                <w:sz w:val="18"/>
              </w:rPr>
              <w:t>konsulent</w:t>
            </w:r>
          </w:p>
        </w:tc>
      </w:tr>
      <w:tr w:rsidR="003D1D4C" w:rsidRPr="003152F2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kontraktsbilag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Seniorrådgiver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:rsidR="003D1D4C" w:rsidRPr="003152F2" w:rsidRDefault="003D1D4C" w:rsidP="003D1D4C">
      <w:pPr>
        <w:rPr>
          <w:rFonts w:ascii="Myriad Pro" w:hAnsi="Myriad Pro"/>
        </w:rPr>
      </w:pPr>
    </w:p>
    <w:p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6F" w:rsidRDefault="00AF0C6F">
      <w:r>
        <w:separator/>
      </w:r>
    </w:p>
  </w:endnote>
  <w:endnote w:type="continuationSeparator" w:id="0">
    <w:p w:rsidR="00AF0C6F" w:rsidRDefault="00AF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6F" w:rsidRDefault="00AF0C6F">
      <w:r>
        <w:separator/>
      </w:r>
    </w:p>
  </w:footnote>
  <w:footnote w:type="continuationSeparator" w:id="0">
    <w:p w:rsidR="00AF0C6F" w:rsidRDefault="00AF0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1C1E3D"/>
    <w:rsid w:val="001C48D9"/>
    <w:rsid w:val="001C6DD7"/>
    <w:rsid w:val="00224CC1"/>
    <w:rsid w:val="0023186E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E560D"/>
    <w:rsid w:val="005651AC"/>
    <w:rsid w:val="006177F2"/>
    <w:rsid w:val="00657B4F"/>
    <w:rsid w:val="007A2106"/>
    <w:rsid w:val="007B04E0"/>
    <w:rsid w:val="007B7F39"/>
    <w:rsid w:val="008762DF"/>
    <w:rsid w:val="008B32EE"/>
    <w:rsid w:val="00900DF9"/>
    <w:rsid w:val="00917CC5"/>
    <w:rsid w:val="0097050E"/>
    <w:rsid w:val="009D42CD"/>
    <w:rsid w:val="00A85DBE"/>
    <w:rsid w:val="00AF0C6F"/>
    <w:rsid w:val="00B60BD9"/>
    <w:rsid w:val="00B73DA9"/>
    <w:rsid w:val="00B96186"/>
    <w:rsid w:val="00BC0B3C"/>
    <w:rsid w:val="00BC4401"/>
    <w:rsid w:val="00C04D07"/>
    <w:rsid w:val="00C739DC"/>
    <w:rsid w:val="00CD1B74"/>
    <w:rsid w:val="00CD771D"/>
    <w:rsid w:val="00D5419E"/>
    <w:rsid w:val="00DA69D4"/>
    <w:rsid w:val="00DC467C"/>
    <w:rsid w:val="00DC53BA"/>
    <w:rsid w:val="00E12E2D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e5e56184-275f-495f-a56f-8fdf09bcc359"/>
    <ds:schemaRef ds:uri="http://schemas.openxmlformats.org/package/2006/metadata/core-properties"/>
    <ds:schemaRef ds:uri="http://schemas.microsoft.com/office/2006/documentManagement/types"/>
    <ds:schemaRef ds:uri="dd00ab93-0e18-411d-b15d-2f87675ae7e8"/>
    <ds:schemaRef ds:uri="http://purl.org/dc/elements/1.1/"/>
    <ds:schemaRef ds:uri="http://schemas.microsoft.com/sharepoint/v4"/>
    <ds:schemaRef ds:uri="4c0a4739-058c-4a6b-9871-4ea836128b3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6</TotalTime>
  <Pages>1</Pages>
  <Words>133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Hestdal, Njaal</cp:lastModifiedBy>
  <cp:revision>6</cp:revision>
  <cp:lastPrinted>2014-03-25T08:31:00Z</cp:lastPrinted>
  <dcterms:created xsi:type="dcterms:W3CDTF">2018-08-07T12:05:00Z</dcterms:created>
  <dcterms:modified xsi:type="dcterms:W3CDTF">2018-08-08T11:42:00Z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